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5CFCB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EE19AC0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AA932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996CB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Baxter of Thwaite, Yorkshire(q.v.), Thomas Bothe of </w:t>
      </w:r>
    </w:p>
    <w:p w14:paraId="225AA2FE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Gildingwells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Rodes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Letwell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0A2BBB6D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Carre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committed a trespass against him.</w:t>
      </w:r>
    </w:p>
    <w:p w14:paraId="4AC1ED35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p.86)</w:t>
      </w:r>
    </w:p>
    <w:p w14:paraId="0CB5F554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160A5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57E92" w14:textId="77777777" w:rsidR="00187C06" w:rsidRDefault="00187C06" w:rsidP="00187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1617EC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2AD51" w14:textId="77777777" w:rsidR="00187C06" w:rsidRDefault="00187C06" w:rsidP="009139A6">
      <w:r>
        <w:separator/>
      </w:r>
    </w:p>
  </w:endnote>
  <w:endnote w:type="continuationSeparator" w:id="0">
    <w:p w14:paraId="6138C14B" w14:textId="77777777" w:rsidR="00187C06" w:rsidRDefault="00187C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EA5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B5D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AAE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98C79" w14:textId="77777777" w:rsidR="00187C06" w:rsidRDefault="00187C06" w:rsidP="009139A6">
      <w:r>
        <w:separator/>
      </w:r>
    </w:p>
  </w:footnote>
  <w:footnote w:type="continuationSeparator" w:id="0">
    <w:p w14:paraId="678EC224" w14:textId="77777777" w:rsidR="00187C06" w:rsidRDefault="00187C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45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0E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A1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06"/>
    <w:rsid w:val="000666E0"/>
    <w:rsid w:val="00187C0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1C7E5"/>
  <w15:chartTrackingRefBased/>
  <w15:docId w15:val="{0137BC6A-6E60-4361-9779-ADC79C52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2021-05-01T18:40:00Z</dcterms:created>
  <dcterms:modified xsi:type="dcterms:W3CDTF">2021-05-01T18:40:00Z</dcterms:modified>
</cp:coreProperties>
</file>